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284D4" w14:textId="601D2449" w:rsidR="00894EEC" w:rsidRPr="00894EEC" w:rsidRDefault="00894EEC" w:rsidP="00894EEC">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sidRPr="00894EEC">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457071" w:rsidRPr="00457071">
        <w:rPr>
          <w:sz w:val="24"/>
          <w:szCs w:val="24"/>
        </w:rPr>
        <w:t>R2-2307598</w:t>
      </w:r>
    </w:p>
    <w:p w14:paraId="425E75C8" w14:textId="77777777" w:rsidR="00894EEC" w:rsidRPr="00894EEC" w:rsidRDefault="00894EEC" w:rsidP="00894EEC">
      <w:pPr>
        <w:pStyle w:val="Header"/>
        <w:rPr>
          <w:sz w:val="24"/>
          <w:szCs w:val="24"/>
        </w:rPr>
      </w:pPr>
      <w:r w:rsidRPr="00894EEC">
        <w:rPr>
          <w:sz w:val="24"/>
          <w:szCs w:val="24"/>
        </w:rPr>
        <w:t>Toulouse, France, August 21-25,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61D332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41FEF">
        <w:rPr>
          <w:rFonts w:ascii="Arial" w:eastAsia="Malgun Gothic" w:hAnsi="Arial" w:cs="Arial"/>
          <w:b/>
          <w:sz w:val="24"/>
          <w:szCs w:val="24"/>
          <w:lang w:eastAsia="ko-KR"/>
        </w:rPr>
        <w:t>7.17.3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CBCD3B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41FEF">
        <w:rPr>
          <w:rFonts w:ascii="Arial" w:eastAsia="Malgun Gothic" w:hAnsi="Arial" w:cs="Arial"/>
          <w:b/>
          <w:sz w:val="24"/>
          <w:szCs w:val="24"/>
          <w:lang w:eastAsia="ko-KR"/>
        </w:rPr>
        <w:t xml:space="preserve">Allowed </w:t>
      </w:r>
      <w:r w:rsidR="00B265B0" w:rsidRPr="00B265B0">
        <w:rPr>
          <w:rFonts w:ascii="Arial" w:eastAsia="Malgun Gothic" w:hAnsi="Arial" w:cs="Arial"/>
          <w:b/>
          <w:sz w:val="24"/>
          <w:szCs w:val="24"/>
          <w:lang w:eastAsia="ko-KR"/>
        </w:rPr>
        <w:t>MUSIM temporary capability restrictions</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6ED2749" w14:textId="75C5F335" w:rsidR="006A450E" w:rsidRDefault="006A450E" w:rsidP="006A450E">
      <w:pPr>
        <w:overflowPunct/>
        <w:autoSpaceDE/>
        <w:autoSpaceDN/>
        <w:adjustRightInd/>
        <w:spacing w:after="0" w:line="360" w:lineRule="auto"/>
        <w:rPr>
          <w:rFonts w:eastAsia="Malgun Gothic"/>
          <w:lang w:eastAsia="ko-KR"/>
        </w:rPr>
      </w:pPr>
      <w:r>
        <w:rPr>
          <w:rFonts w:eastAsia="Malgun Gothic"/>
          <w:lang w:eastAsia="ko-KR"/>
        </w:rPr>
        <w:t>In RAN2#121 meeting, the following agreement</w:t>
      </w:r>
      <w:r w:rsidR="00C200E9">
        <w:rPr>
          <w:rFonts w:eastAsia="Malgun Gothic"/>
          <w:lang w:eastAsia="ko-KR"/>
        </w:rPr>
        <w:t>s</w:t>
      </w:r>
      <w:r>
        <w:rPr>
          <w:rFonts w:eastAsia="Malgun Gothic"/>
          <w:lang w:eastAsia="ko-KR"/>
        </w:rPr>
        <w:t xml:space="preserve"> w</w:t>
      </w:r>
      <w:r w:rsidR="00C200E9">
        <w:rPr>
          <w:rFonts w:eastAsia="Malgun Gothic"/>
          <w:lang w:eastAsia="ko-KR"/>
        </w:rPr>
        <w:t>ere</w:t>
      </w:r>
      <w:r>
        <w:rPr>
          <w:rFonts w:eastAsia="Malgun Gothic"/>
          <w:lang w:eastAsia="ko-KR"/>
        </w:rPr>
        <w:t xml:space="preserve"> made [</w:t>
      </w:r>
      <w:r w:rsidR="00B854EA">
        <w:rPr>
          <w:rFonts w:eastAsia="Malgun Gothic"/>
          <w:lang w:eastAsia="ko-KR"/>
        </w:rPr>
        <w:t>1</w:t>
      </w:r>
      <w:r>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6A450E" w14:paraId="4763B6FE" w14:textId="77777777" w:rsidTr="005F4FCC">
        <w:tc>
          <w:tcPr>
            <w:tcW w:w="9631" w:type="dxa"/>
          </w:tcPr>
          <w:p w14:paraId="1CEB4481" w14:textId="026DDE41" w:rsidR="00285B7C" w:rsidRPr="00246849" w:rsidRDefault="00285B7C" w:rsidP="00285B7C">
            <w:pPr>
              <w:pStyle w:val="Agreement"/>
              <w:numPr>
                <w:ilvl w:val="0"/>
                <w:numId w:val="38"/>
              </w:numPr>
            </w:pPr>
            <w:r w:rsidRPr="00246849">
              <w:t>For dual-active MUSIM, at least the following type of UE capabilities can be expected to be impacted:</w:t>
            </w:r>
          </w:p>
          <w:p w14:paraId="08AFD31F" w14:textId="77777777" w:rsidR="00285B7C" w:rsidRPr="00246849" w:rsidRDefault="00285B7C" w:rsidP="003F4B92">
            <w:pPr>
              <w:pStyle w:val="Agreement"/>
              <w:numPr>
                <w:ilvl w:val="0"/>
                <w:numId w:val="0"/>
              </w:numPr>
              <w:ind w:left="360"/>
            </w:pPr>
            <w:r w:rsidRPr="00246849">
              <w:t>•</w:t>
            </w:r>
            <w:r w:rsidRPr="00246849">
              <w:tab/>
              <w:t>Transmission and reception capabilities (e.g. MIMO layers)</w:t>
            </w:r>
          </w:p>
          <w:p w14:paraId="5C42FFF6" w14:textId="77777777" w:rsidR="00285B7C" w:rsidRPr="00246849" w:rsidRDefault="00285B7C" w:rsidP="003F4B92">
            <w:pPr>
              <w:pStyle w:val="Agreement"/>
              <w:numPr>
                <w:ilvl w:val="0"/>
                <w:numId w:val="0"/>
              </w:numPr>
              <w:ind w:left="360"/>
            </w:pPr>
            <w:r w:rsidRPr="00246849">
              <w:t>•</w:t>
            </w:r>
            <w:r w:rsidRPr="00246849">
              <w:tab/>
              <w:t>Measurement capabilities (e.g. gaps)</w:t>
            </w:r>
          </w:p>
          <w:p w14:paraId="116266F2" w14:textId="77777777" w:rsidR="00285B7C" w:rsidRPr="00246849" w:rsidRDefault="00285B7C" w:rsidP="003F4B92">
            <w:pPr>
              <w:pStyle w:val="Agreement"/>
              <w:numPr>
                <w:ilvl w:val="0"/>
                <w:numId w:val="0"/>
              </w:numPr>
              <w:ind w:left="360"/>
            </w:pPr>
            <w:r w:rsidRPr="00246849">
              <w:t>•</w:t>
            </w:r>
            <w:r w:rsidRPr="00246849">
              <w:tab/>
              <w:t>Supported bandwidth</w:t>
            </w:r>
          </w:p>
          <w:p w14:paraId="07141EF2" w14:textId="77777777" w:rsidR="00285B7C" w:rsidRPr="00246849" w:rsidRDefault="00285B7C" w:rsidP="003F4B92">
            <w:pPr>
              <w:pStyle w:val="Agreement"/>
              <w:numPr>
                <w:ilvl w:val="0"/>
                <w:numId w:val="0"/>
              </w:numPr>
              <w:ind w:left="360"/>
            </w:pPr>
            <w:r w:rsidRPr="00246849">
              <w:t>•</w:t>
            </w:r>
            <w:r w:rsidRPr="00246849">
              <w:tab/>
              <w:t>Supported band-combinations (FFS whether this is CA or DC or both)</w:t>
            </w:r>
          </w:p>
          <w:p w14:paraId="29F3D2E7" w14:textId="77777777" w:rsidR="00285B7C" w:rsidRPr="00246849" w:rsidRDefault="00285B7C" w:rsidP="00285B7C">
            <w:pPr>
              <w:pStyle w:val="Agreement"/>
              <w:numPr>
                <w:ilvl w:val="0"/>
                <w:numId w:val="38"/>
              </w:numPr>
            </w:pPr>
            <w:r w:rsidRPr="00246849">
              <w:t xml:space="preserve">FFS what is the granularity of reported temporary UE capability restrictions (also pending the band conflict discussion). </w:t>
            </w:r>
          </w:p>
          <w:p w14:paraId="09EEA91C" w14:textId="77777777" w:rsidR="00285B7C" w:rsidRPr="00246849" w:rsidRDefault="00285B7C" w:rsidP="00285B7C">
            <w:pPr>
              <w:pStyle w:val="Agreement"/>
              <w:numPr>
                <w:ilvl w:val="0"/>
                <w:numId w:val="38"/>
              </w:numPr>
            </w:pPr>
            <w:r w:rsidRPr="00246849">
              <w:t>FFS whether UE reports some or all of the above or whether we can do something simpler</w:t>
            </w:r>
          </w:p>
          <w:p w14:paraId="4308E5C6" w14:textId="6A37D386" w:rsidR="006A450E" w:rsidRPr="00B230B8" w:rsidRDefault="006A450E" w:rsidP="00285B7C">
            <w:pPr>
              <w:pStyle w:val="Agreement"/>
              <w:numPr>
                <w:ilvl w:val="0"/>
                <w:numId w:val="38"/>
              </w:numPr>
            </w:pPr>
            <w:r>
              <w:t xml:space="preserve">RAN2 confirms that the band conflict scenarios will be covered by the temporary UE capability restrictions. </w:t>
            </w:r>
            <w:r w:rsidRPr="008F481B">
              <w:t>FFS on signalling details.</w:t>
            </w:r>
          </w:p>
        </w:tc>
      </w:tr>
    </w:tbl>
    <w:p w14:paraId="31C6CC6C" w14:textId="54B22CD4" w:rsidR="006A450E" w:rsidRDefault="006A450E" w:rsidP="00A626DB">
      <w:pPr>
        <w:overflowPunct/>
        <w:autoSpaceDE/>
        <w:autoSpaceDN/>
        <w:adjustRightInd/>
        <w:spacing w:after="0"/>
        <w:rPr>
          <w:rFonts w:eastAsia="Malgun Gothic"/>
          <w:lang w:eastAsia="ko-KR"/>
        </w:rPr>
      </w:pPr>
    </w:p>
    <w:p w14:paraId="526E9E86" w14:textId="44ED805C" w:rsidR="00894EEC" w:rsidRDefault="00881FF3" w:rsidP="00881FF3">
      <w:pPr>
        <w:overflowPunct/>
        <w:autoSpaceDE/>
        <w:autoSpaceDN/>
        <w:adjustRightInd/>
        <w:spacing w:after="0" w:line="360" w:lineRule="auto"/>
        <w:rPr>
          <w:rFonts w:eastAsia="Malgun Gothic"/>
          <w:lang w:eastAsia="ko-KR"/>
        </w:rPr>
      </w:pPr>
      <w:r>
        <w:rPr>
          <w:rFonts w:eastAsia="Malgun Gothic"/>
          <w:lang w:eastAsia="ko-KR"/>
        </w:rPr>
        <w:t>In RAN2#121bis meeting, the following agreements were reached [2]:</w:t>
      </w:r>
    </w:p>
    <w:tbl>
      <w:tblPr>
        <w:tblStyle w:val="TableGrid"/>
        <w:tblW w:w="0" w:type="auto"/>
        <w:tblInd w:w="0" w:type="dxa"/>
        <w:tblLook w:val="04A0" w:firstRow="1" w:lastRow="0" w:firstColumn="1" w:lastColumn="0" w:noHBand="0" w:noVBand="1"/>
      </w:tblPr>
      <w:tblGrid>
        <w:gridCol w:w="9631"/>
      </w:tblGrid>
      <w:tr w:rsidR="00894EEC" w14:paraId="1192667C" w14:textId="77777777" w:rsidTr="00894EEC">
        <w:tc>
          <w:tcPr>
            <w:tcW w:w="9631" w:type="dxa"/>
          </w:tcPr>
          <w:p w14:paraId="2294D158" w14:textId="3F71EC88" w:rsidR="00894EEC" w:rsidRPr="004F4543" w:rsidRDefault="00894EEC" w:rsidP="00881FF3">
            <w:pPr>
              <w:pStyle w:val="Agreement"/>
              <w:numPr>
                <w:ilvl w:val="0"/>
                <w:numId w:val="38"/>
              </w:numPr>
              <w:tabs>
                <w:tab w:val="num" w:pos="1619"/>
              </w:tabs>
            </w:pPr>
            <w:r w:rsidRPr="00FC57B0">
              <w:t xml:space="preserve">For Rel-18 MUSIM dual active operation, the maximum MIMO layer may be changed and the change can be indicated to the </w:t>
            </w:r>
            <w:r w:rsidRPr="004F4543">
              <w:t>NW. FFS if this is only for NW A or also NW B.</w:t>
            </w:r>
          </w:p>
          <w:p w14:paraId="422FD6BD" w14:textId="61F8DC87" w:rsidR="00894EEC" w:rsidRPr="004F4543" w:rsidRDefault="00894EEC" w:rsidP="00881FF3">
            <w:pPr>
              <w:pStyle w:val="Agreement"/>
              <w:numPr>
                <w:ilvl w:val="0"/>
                <w:numId w:val="38"/>
              </w:numPr>
              <w:tabs>
                <w:tab w:val="num" w:pos="1619"/>
              </w:tabs>
            </w:pPr>
            <w:r w:rsidRPr="004F4543">
              <w:t>For Rel-18 MUSIM dual active operation, the measurement gap requirement may be changed and the change can be indicated to the NW. FFS if this is only for NW A or also NW B.</w:t>
            </w:r>
          </w:p>
          <w:p w14:paraId="404DEC39" w14:textId="0F78583A" w:rsidR="00894EEC" w:rsidRPr="004F4543" w:rsidRDefault="00894EEC" w:rsidP="00881FF3">
            <w:pPr>
              <w:pStyle w:val="Agreement"/>
              <w:numPr>
                <w:ilvl w:val="0"/>
                <w:numId w:val="38"/>
              </w:numPr>
              <w:tabs>
                <w:tab w:val="num" w:pos="1619"/>
              </w:tabs>
            </w:pPr>
            <w:r w:rsidRPr="004F4543">
              <w:t xml:space="preserve">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4F4543">
              <w:t>needForGapInfoNR</w:t>
            </w:r>
            <w:proofErr w:type="spellEnd"/>
            <w:r w:rsidRPr="004F4543">
              <w:t xml:space="preserve"> in RRC reconfiguration complete or extend the similar function in UAI.  FFS if this is only for NW A or also NW B.</w:t>
            </w:r>
          </w:p>
          <w:p w14:paraId="086C1F33" w14:textId="4BC65D36" w:rsidR="00894EEC" w:rsidRPr="00FC57B0" w:rsidRDefault="00894EEC" w:rsidP="00881FF3">
            <w:pPr>
              <w:pStyle w:val="Agreement"/>
              <w:numPr>
                <w:ilvl w:val="0"/>
                <w:numId w:val="38"/>
              </w:numPr>
              <w:tabs>
                <w:tab w:val="num" w:pos="1619"/>
              </w:tabs>
            </w:pPr>
            <w:r w:rsidRPr="00FC57B0">
              <w:t xml:space="preserve">The maximum UL power may be changed due to Rel-18 MUSIM dual active operation, but there is no need to introduce any new UE </w:t>
            </w:r>
            <w:proofErr w:type="spellStart"/>
            <w:r w:rsidRPr="00FC57B0">
              <w:t>behavior</w:t>
            </w:r>
            <w:proofErr w:type="spellEnd"/>
            <w:r w:rsidRPr="00FC57B0">
              <w:t xml:space="preserve"> for reporting this change. </w:t>
            </w:r>
          </w:p>
          <w:p w14:paraId="01E4105B" w14:textId="38E29AB9" w:rsidR="00894EEC" w:rsidRPr="00FC57B0" w:rsidRDefault="00894EEC" w:rsidP="00881FF3">
            <w:pPr>
              <w:pStyle w:val="Agreement"/>
              <w:numPr>
                <w:ilvl w:val="0"/>
                <w:numId w:val="38"/>
              </w:numPr>
              <w:tabs>
                <w:tab w:val="num" w:pos="1619"/>
              </w:tabs>
            </w:pPr>
            <w:r w:rsidRPr="00FC57B0">
              <w:t xml:space="preserve">UE can explicitly request specific serving cells or serving cell group to be released for Rel-18 MUSIM purpose. </w:t>
            </w:r>
            <w:r w:rsidRPr="004F4543">
              <w:t>FFS how/whether this works for the proactive case.</w:t>
            </w:r>
          </w:p>
          <w:p w14:paraId="727AE6D9" w14:textId="7AEE2529" w:rsidR="00894EEC" w:rsidRPr="00FC57B0" w:rsidRDefault="00894EEC" w:rsidP="00881FF3">
            <w:pPr>
              <w:pStyle w:val="Agreement"/>
              <w:numPr>
                <w:ilvl w:val="0"/>
                <w:numId w:val="38"/>
              </w:numPr>
              <w:tabs>
                <w:tab w:val="num" w:pos="1619"/>
              </w:tabs>
            </w:pPr>
            <w:r w:rsidRPr="00FC57B0">
              <w:t xml:space="preserve">RAN2 should avoid duplicating all the capabilities that UE reports via the </w:t>
            </w:r>
            <w:proofErr w:type="spellStart"/>
            <w:r w:rsidRPr="00881FF3">
              <w:t>UECapabilityInformation</w:t>
            </w:r>
            <w:proofErr w:type="spellEnd"/>
            <w:r w:rsidRPr="00FC57B0">
              <w:t xml:space="preserve"> in the UAI for R18 MUSIM purpose. </w:t>
            </w:r>
          </w:p>
          <w:p w14:paraId="0F0065BB" w14:textId="4F03B6B6" w:rsidR="00894EEC" w:rsidRPr="008F481B" w:rsidRDefault="00894EEC" w:rsidP="00881FF3">
            <w:pPr>
              <w:pStyle w:val="Agreement"/>
              <w:numPr>
                <w:ilvl w:val="0"/>
                <w:numId w:val="38"/>
              </w:numPr>
            </w:pPr>
            <w:r w:rsidRPr="008F481B">
              <w:t xml:space="preserve">RAN2 can discuss P2, P5 and P7 from R2-2304397 during RAN2#123. </w:t>
            </w:r>
          </w:p>
          <w:p w14:paraId="7D7BBF1F" w14:textId="77777777" w:rsidR="00894EEC" w:rsidRPr="00FC57B0" w:rsidRDefault="00894EEC" w:rsidP="00881FF3">
            <w:pPr>
              <w:pStyle w:val="Doc-text2"/>
              <w:numPr>
                <w:ilvl w:val="0"/>
                <w:numId w:val="49"/>
              </w:numPr>
              <w:rPr>
                <w:i/>
                <w:iCs/>
              </w:rPr>
            </w:pPr>
            <w:r w:rsidRPr="00FC57B0">
              <w:rPr>
                <w:i/>
                <w:iCs/>
              </w:rPr>
              <w:t>Proposal 2: RAN2 to discuss whether option 1 (per direction, per FR, with the same maximum MIMO layer for each serving cell) granularity is sufficient for the UE to report its maximum MIMO layers to the NW A. [8/14]</w:t>
            </w:r>
          </w:p>
          <w:p w14:paraId="0F600E9D" w14:textId="77777777" w:rsidR="00894EEC" w:rsidRPr="00FC57B0" w:rsidRDefault="00894EEC" w:rsidP="00881FF3">
            <w:pPr>
              <w:pStyle w:val="Doc-text2"/>
              <w:numPr>
                <w:ilvl w:val="0"/>
                <w:numId w:val="49"/>
              </w:numPr>
              <w:rPr>
                <w:i/>
                <w:iCs/>
              </w:rPr>
            </w:pPr>
            <w:r w:rsidRPr="00FC57B0">
              <w:rPr>
                <w:i/>
                <w:iCs/>
              </w:rPr>
              <w:t>Proposal 5: RAN2 to further discuss that whether SRS switching capability maybe changed and the change can be indicated to the NW A for Rel-18 MUSIM purpose. [6/15]</w:t>
            </w:r>
          </w:p>
          <w:p w14:paraId="5C85362A" w14:textId="65B4BF25" w:rsidR="00894EEC" w:rsidRPr="00894EEC" w:rsidRDefault="00894EEC" w:rsidP="00C351BB">
            <w:pPr>
              <w:pStyle w:val="Doc-text2"/>
              <w:numPr>
                <w:ilvl w:val="0"/>
                <w:numId w:val="49"/>
              </w:numPr>
            </w:pPr>
            <w:r w:rsidRPr="00881FF3">
              <w:rPr>
                <w:i/>
                <w:iCs/>
              </w:rPr>
              <w:t>Proposal 7: RAN2 to continue study whether bandwidth capability maybe changed and the change should be indicated to the NW A for Rel-18 MUSIM purpose. [10/15]</w:t>
            </w:r>
          </w:p>
          <w:p w14:paraId="4EEA6786" w14:textId="77777777" w:rsidR="00894EEC" w:rsidRDefault="00894EEC" w:rsidP="00A626DB">
            <w:pPr>
              <w:overflowPunct/>
              <w:autoSpaceDE/>
              <w:autoSpaceDN/>
              <w:adjustRightInd/>
              <w:spacing w:after="0"/>
              <w:rPr>
                <w:rFonts w:eastAsia="Malgun Gothic"/>
                <w:lang w:eastAsia="ko-KR"/>
              </w:rPr>
            </w:pPr>
          </w:p>
        </w:tc>
      </w:tr>
    </w:tbl>
    <w:p w14:paraId="36CA9143" w14:textId="77777777" w:rsidR="00894EEC" w:rsidRDefault="00894EEC" w:rsidP="00A626DB">
      <w:pPr>
        <w:overflowPunct/>
        <w:autoSpaceDE/>
        <w:autoSpaceDN/>
        <w:adjustRightInd/>
        <w:spacing w:after="0"/>
        <w:rPr>
          <w:rFonts w:eastAsia="Malgun Gothic"/>
          <w:lang w:eastAsia="ko-KR"/>
        </w:rPr>
      </w:pPr>
    </w:p>
    <w:p w14:paraId="386C85CE" w14:textId="45A7E8F4" w:rsidR="00AD0695" w:rsidRPr="00AD0695" w:rsidRDefault="00AD0695" w:rsidP="00A626DB">
      <w:pPr>
        <w:overflowPunct/>
        <w:autoSpaceDE/>
        <w:autoSpaceDN/>
        <w:adjustRightInd/>
        <w:spacing w:after="0"/>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w:t>
      </w:r>
      <w:r w:rsidR="00A02A83">
        <w:rPr>
          <w:rFonts w:eastAsia="Malgun Gothic"/>
          <w:lang w:eastAsia="ko-KR"/>
        </w:rPr>
        <w:t>discusses</w:t>
      </w:r>
      <w:r w:rsidR="00993F41">
        <w:rPr>
          <w:rFonts w:eastAsia="Malgun Gothic"/>
          <w:lang w:eastAsia="ko-KR"/>
        </w:rPr>
        <w:t xml:space="preserve"> </w:t>
      </w:r>
      <w:r w:rsidR="00881FF3">
        <w:rPr>
          <w:rFonts w:eastAsia="Malgun Gothic"/>
          <w:lang w:eastAsia="ko-KR"/>
        </w:rPr>
        <w:t>further</w:t>
      </w:r>
      <w:r w:rsidR="0095259B">
        <w:rPr>
          <w:rFonts w:eastAsia="Malgun Gothic"/>
          <w:lang w:eastAsia="ko-KR"/>
        </w:rPr>
        <w:t xml:space="preserve"> details for the</w:t>
      </w:r>
      <w:r w:rsidR="00993F41">
        <w:rPr>
          <w:rFonts w:eastAsia="Malgun Gothic"/>
          <w:lang w:eastAsia="ko-KR"/>
        </w:rPr>
        <w:t xml:space="preserve"> </w:t>
      </w:r>
      <w:r w:rsidR="00A02A83">
        <w:rPr>
          <w:rFonts w:eastAsia="Malgun Gothic"/>
          <w:lang w:eastAsia="ko-KR"/>
        </w:rPr>
        <w:t>allowed MUSIM temporary capability restrictions</w:t>
      </w:r>
      <w:r w:rsidR="00553638">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lastRenderedPageBreak/>
        <w:t>2</w:t>
      </w:r>
      <w:r w:rsidR="00F95BEF">
        <w:rPr>
          <w:rFonts w:eastAsia="Malgun Gothic"/>
          <w:lang w:eastAsia="ko-KR"/>
        </w:rPr>
        <w:t xml:space="preserve"> </w:t>
      </w:r>
      <w:r>
        <w:rPr>
          <w:rFonts w:eastAsia="Malgun Gothic" w:hint="eastAsia"/>
          <w:lang w:eastAsia="ko-KR"/>
        </w:rPr>
        <w:t>Discussion</w:t>
      </w:r>
    </w:p>
    <w:p w14:paraId="5A1D408A" w14:textId="72E3BD7F" w:rsidR="0058143C" w:rsidRDefault="0058143C" w:rsidP="0058143C">
      <w:pPr>
        <w:pStyle w:val="Heading3"/>
        <w:rPr>
          <w:lang w:eastAsia="en-US"/>
        </w:rPr>
      </w:pPr>
      <w:r>
        <w:rPr>
          <w:lang w:eastAsia="en-US"/>
        </w:rPr>
        <w:t xml:space="preserve">2.1. Allowed </w:t>
      </w:r>
      <w:r w:rsidRPr="0058143C">
        <w:rPr>
          <w:lang w:eastAsia="en-US"/>
        </w:rPr>
        <w:t>MUSIM temporary capability restrictions</w:t>
      </w:r>
    </w:p>
    <w:p w14:paraId="79C4A21B" w14:textId="6DECA56C" w:rsidR="0093008B" w:rsidRDefault="00301743" w:rsidP="0058143C">
      <w:pPr>
        <w:rPr>
          <w:lang w:eastAsia="en-US"/>
        </w:rPr>
      </w:pPr>
      <w:r>
        <w:rPr>
          <w:iCs/>
        </w:rPr>
        <w:t>Firstly, w</w:t>
      </w:r>
      <w:r w:rsidR="0093008B">
        <w:rPr>
          <w:iCs/>
        </w:rPr>
        <w:t xml:space="preserve">e understand that </w:t>
      </w:r>
      <w:r w:rsidR="0093008B" w:rsidRPr="0058143C">
        <w:rPr>
          <w:lang w:eastAsia="en-US"/>
        </w:rPr>
        <w:t>MUSIM temporary capability restrictions</w:t>
      </w:r>
      <w:r w:rsidR="00DD5F74">
        <w:rPr>
          <w:lang w:eastAsia="en-US"/>
        </w:rPr>
        <w:t xml:space="preserve"> (or restriction</w:t>
      </w:r>
      <w:r w:rsidR="00252919">
        <w:rPr>
          <w:lang w:eastAsia="en-US"/>
        </w:rPr>
        <w:t>s</w:t>
      </w:r>
      <w:r w:rsidR="00DD5F74">
        <w:rPr>
          <w:lang w:eastAsia="en-US"/>
        </w:rPr>
        <w:t xml:space="preserve"> </w:t>
      </w:r>
      <w:r>
        <w:rPr>
          <w:lang w:eastAsia="en-US"/>
        </w:rPr>
        <w:t>removal</w:t>
      </w:r>
      <w:r w:rsidR="00DD5F74">
        <w:rPr>
          <w:lang w:eastAsia="en-US"/>
        </w:rPr>
        <w:t>)</w:t>
      </w:r>
      <w:r w:rsidR="0093008B">
        <w:rPr>
          <w:lang w:eastAsia="en-US"/>
        </w:rPr>
        <w:t xml:space="preserve"> need to be reported to </w:t>
      </w:r>
      <w:r w:rsidR="00DD5F74">
        <w:rPr>
          <w:lang w:eastAsia="en-US"/>
        </w:rPr>
        <w:t xml:space="preserve">one of the two networks (i.e. </w:t>
      </w:r>
      <w:r w:rsidR="0093008B">
        <w:rPr>
          <w:lang w:eastAsia="en-US"/>
        </w:rPr>
        <w:t>NW</w:t>
      </w:r>
      <w:r w:rsidR="00DA792F">
        <w:rPr>
          <w:lang w:eastAsia="en-US"/>
        </w:rPr>
        <w:t xml:space="preserve"> </w:t>
      </w:r>
      <w:r w:rsidR="0093008B">
        <w:rPr>
          <w:lang w:eastAsia="en-US"/>
        </w:rPr>
        <w:t>A</w:t>
      </w:r>
      <w:r w:rsidR="00DD5F74">
        <w:rPr>
          <w:lang w:eastAsia="en-US"/>
        </w:rPr>
        <w:t>)</w:t>
      </w:r>
      <w:r w:rsidR="0093008B">
        <w:rPr>
          <w:lang w:eastAsia="en-US"/>
        </w:rPr>
        <w:t xml:space="preserve"> only, as the duality of reporting may be counter</w:t>
      </w:r>
      <w:r w:rsidR="00956DC3">
        <w:rPr>
          <w:lang w:eastAsia="en-US"/>
        </w:rPr>
        <w:t>-</w:t>
      </w:r>
      <w:r w:rsidR="0093008B">
        <w:rPr>
          <w:lang w:eastAsia="en-US"/>
        </w:rPr>
        <w:t xml:space="preserve">active or </w:t>
      </w:r>
      <w:r w:rsidR="000E31F3">
        <w:rPr>
          <w:lang w:eastAsia="en-US"/>
        </w:rPr>
        <w:t xml:space="preserve">could cause </w:t>
      </w:r>
      <w:r w:rsidR="0093008B">
        <w:rPr>
          <w:lang w:eastAsia="en-US"/>
        </w:rPr>
        <w:t>in-effi</w:t>
      </w:r>
      <w:r w:rsidR="000E31F3">
        <w:rPr>
          <w:lang w:eastAsia="en-US"/>
        </w:rPr>
        <w:t>ciency</w:t>
      </w:r>
      <w:r w:rsidR="0093008B">
        <w:rPr>
          <w:lang w:eastAsia="en-US"/>
        </w:rPr>
        <w:t>.</w:t>
      </w:r>
      <w:r>
        <w:rPr>
          <w:lang w:eastAsia="en-US"/>
        </w:rPr>
        <w:t xml:space="preserve"> It seems to be </w:t>
      </w:r>
      <w:r w:rsidR="00DD5F74">
        <w:rPr>
          <w:lang w:eastAsia="en-US"/>
        </w:rPr>
        <w:t xml:space="preserve">an </w:t>
      </w:r>
      <w:r>
        <w:rPr>
          <w:lang w:eastAsia="en-US"/>
        </w:rPr>
        <w:t xml:space="preserve">UE implementation matter as to how UE can select one of the two </w:t>
      </w:r>
      <w:r w:rsidR="00DD5F74">
        <w:rPr>
          <w:lang w:eastAsia="en-US"/>
        </w:rPr>
        <w:t xml:space="preserve">NR </w:t>
      </w:r>
      <w:r>
        <w:rPr>
          <w:lang w:eastAsia="en-US"/>
        </w:rPr>
        <w:t>networks</w:t>
      </w:r>
      <w:r w:rsidR="00DD5F74">
        <w:rPr>
          <w:lang w:eastAsia="en-US"/>
        </w:rPr>
        <w:t xml:space="preserve"> as NW A</w:t>
      </w:r>
      <w:r>
        <w:rPr>
          <w:lang w:eastAsia="en-US"/>
        </w:rPr>
        <w:t xml:space="preserve"> </w:t>
      </w:r>
      <w:r w:rsidR="00283135">
        <w:rPr>
          <w:lang w:eastAsia="en-US"/>
        </w:rPr>
        <w:t>for</w:t>
      </w:r>
      <w:r>
        <w:rPr>
          <w:lang w:eastAsia="en-US"/>
        </w:rPr>
        <w:t xml:space="preserve"> dual-active MUSIM operation</w:t>
      </w:r>
      <w:r w:rsidR="00283135">
        <w:rPr>
          <w:lang w:eastAsia="en-US"/>
        </w:rPr>
        <w:t>.</w:t>
      </w:r>
      <w:r>
        <w:rPr>
          <w:lang w:eastAsia="en-US"/>
        </w:rPr>
        <w:t xml:space="preserve"> </w:t>
      </w:r>
    </w:p>
    <w:p w14:paraId="1B724501" w14:textId="46828D9F" w:rsidR="008F481B" w:rsidRPr="00593C24" w:rsidRDefault="008F481B" w:rsidP="008F481B">
      <w:pPr>
        <w:ind w:left="284"/>
        <w:rPr>
          <w:b/>
        </w:rPr>
      </w:pPr>
      <w:r>
        <w:rPr>
          <w:b/>
        </w:rPr>
        <w:t xml:space="preserve">Proposal 1: </w:t>
      </w:r>
      <w:r w:rsidRPr="0093008B">
        <w:rPr>
          <w:b/>
        </w:rPr>
        <w:t>For Rel-18 MUSIM dual active operation, the</w:t>
      </w:r>
      <w:r>
        <w:rPr>
          <w:b/>
        </w:rPr>
        <w:t xml:space="preserve"> capability restrictions </w:t>
      </w:r>
      <w:r w:rsidR="00252919">
        <w:rPr>
          <w:b/>
        </w:rPr>
        <w:t>(</w:t>
      </w:r>
      <w:r>
        <w:rPr>
          <w:b/>
        </w:rPr>
        <w:t xml:space="preserve">or </w:t>
      </w:r>
      <w:r w:rsidR="00252919">
        <w:rPr>
          <w:b/>
        </w:rPr>
        <w:t xml:space="preserve">restrictions </w:t>
      </w:r>
      <w:r>
        <w:rPr>
          <w:b/>
        </w:rPr>
        <w:t>removal</w:t>
      </w:r>
      <w:r w:rsidR="00252919">
        <w:rPr>
          <w:b/>
        </w:rPr>
        <w:t>)</w:t>
      </w:r>
      <w:r>
        <w:rPr>
          <w:b/>
        </w:rPr>
        <w:t xml:space="preserve"> are reported to NW A only. It is </w:t>
      </w:r>
      <w:proofErr w:type="spellStart"/>
      <w:r>
        <w:rPr>
          <w:b/>
        </w:rPr>
        <w:t>upto</w:t>
      </w:r>
      <w:proofErr w:type="spellEnd"/>
      <w:r>
        <w:rPr>
          <w:b/>
        </w:rPr>
        <w:t xml:space="preserve"> UE implementation to select </w:t>
      </w:r>
      <w:r w:rsidRPr="00301743">
        <w:rPr>
          <w:b/>
        </w:rPr>
        <w:t xml:space="preserve">one of the two </w:t>
      </w:r>
      <w:r>
        <w:rPr>
          <w:b/>
        </w:rPr>
        <w:t xml:space="preserve">NR </w:t>
      </w:r>
      <w:r w:rsidRPr="00301743">
        <w:rPr>
          <w:b/>
        </w:rPr>
        <w:t xml:space="preserve">networks </w:t>
      </w:r>
      <w:r>
        <w:rPr>
          <w:b/>
        </w:rPr>
        <w:t xml:space="preserve">as NW A </w:t>
      </w:r>
      <w:r w:rsidRPr="00301743">
        <w:rPr>
          <w:b/>
        </w:rPr>
        <w:t>for dual-active MUSIM</w:t>
      </w:r>
      <w:r w:rsidRPr="0093008B">
        <w:rPr>
          <w:b/>
        </w:rPr>
        <w:t>.</w:t>
      </w:r>
    </w:p>
    <w:p w14:paraId="50563B7A" w14:textId="3518DD52" w:rsidR="00301743" w:rsidRDefault="00301743" w:rsidP="00301743">
      <w:pPr>
        <w:rPr>
          <w:iCs/>
        </w:rPr>
      </w:pPr>
      <w:proofErr w:type="spellStart"/>
      <w:r>
        <w:t>Transmisison</w:t>
      </w:r>
      <w:proofErr w:type="spellEnd"/>
      <w:r>
        <w:t xml:space="preserve"> and reception capabilities like MIMO layers are greatly influenced by dual-active MUSIM operations. To address this, </w:t>
      </w:r>
      <w:r w:rsidRPr="00FC57B0">
        <w:t xml:space="preserve">the maximum MIMO layer may be changed and the change can be indicated to the </w:t>
      </w:r>
      <w:r>
        <w:t>network. We think</w:t>
      </w:r>
      <w:r w:rsidR="00DD5F74">
        <w:t xml:space="preserve"> the </w:t>
      </w:r>
      <w:proofErr w:type="spellStart"/>
      <w:r w:rsidR="00DD5F74">
        <w:t>granuality</w:t>
      </w:r>
      <w:proofErr w:type="spellEnd"/>
      <w:r w:rsidR="00DD5F74">
        <w:t xml:space="preserve"> of</w:t>
      </w:r>
      <w:r>
        <w:t xml:space="preserve"> </w:t>
      </w:r>
      <w:r w:rsidR="00EB3D6C">
        <w:t>‘</w:t>
      </w:r>
      <w:r w:rsidRPr="0093008B">
        <w:rPr>
          <w:iCs/>
        </w:rPr>
        <w:t>per direction, per FR, with the same maximum MIMO layer for each serving cell</w:t>
      </w:r>
      <w:r w:rsidR="00EB3D6C">
        <w:rPr>
          <w:iCs/>
        </w:rPr>
        <w:t>’</w:t>
      </w:r>
      <w:r w:rsidRPr="0093008B">
        <w:rPr>
          <w:iCs/>
        </w:rPr>
        <w:t xml:space="preserve"> is simple, signalling-efficient and consistent with the existing approach for power saving and overheating</w:t>
      </w:r>
      <w:r>
        <w:rPr>
          <w:iCs/>
        </w:rPr>
        <w:t xml:space="preserve"> in the UAI frame-work</w:t>
      </w:r>
      <w:r w:rsidRPr="0093008B">
        <w:rPr>
          <w:iCs/>
        </w:rPr>
        <w:t>.</w:t>
      </w:r>
    </w:p>
    <w:p w14:paraId="51639922" w14:textId="03F1F14D" w:rsidR="008F481B" w:rsidRPr="00593C24" w:rsidRDefault="008F481B" w:rsidP="008F481B">
      <w:pPr>
        <w:ind w:left="284"/>
        <w:rPr>
          <w:b/>
        </w:rPr>
      </w:pPr>
      <w:r>
        <w:rPr>
          <w:b/>
        </w:rPr>
        <w:t xml:space="preserve">Proposal 2: </w:t>
      </w:r>
      <w:r w:rsidRPr="0093008B">
        <w:rPr>
          <w:b/>
        </w:rPr>
        <w:t xml:space="preserve">For Rel-18 MUSIM dual active operation, the granularity for the UE to report its maximum MIMO layers to the NW A is </w:t>
      </w:r>
      <w:r>
        <w:rPr>
          <w:b/>
        </w:rPr>
        <w:t xml:space="preserve">adopted as </w:t>
      </w:r>
      <w:r w:rsidR="00EB3D6C">
        <w:rPr>
          <w:b/>
        </w:rPr>
        <w:t>‘</w:t>
      </w:r>
      <w:r w:rsidRPr="0093008B">
        <w:rPr>
          <w:b/>
        </w:rPr>
        <w:t>per direction</w:t>
      </w:r>
      <w:r>
        <w:rPr>
          <w:b/>
        </w:rPr>
        <w:t xml:space="preserve"> (DL/UL)</w:t>
      </w:r>
      <w:r w:rsidRPr="0093008B">
        <w:rPr>
          <w:b/>
        </w:rPr>
        <w:t xml:space="preserve"> per FR, with the same maximum MIMO layer for each serving cell</w:t>
      </w:r>
      <w:r w:rsidR="00EB3D6C">
        <w:rPr>
          <w:b/>
        </w:rPr>
        <w:t>’</w:t>
      </w:r>
      <w:r w:rsidRPr="0093008B">
        <w:rPr>
          <w:b/>
        </w:rPr>
        <w:t>.</w:t>
      </w:r>
    </w:p>
    <w:p w14:paraId="5C5E97B7" w14:textId="11AF50FD" w:rsidR="00D84F8A" w:rsidRDefault="00D84F8A" w:rsidP="0058143C">
      <w:r>
        <w:t>Measurement gap requirement needs to be sent by UE</w:t>
      </w:r>
      <w:r w:rsidR="00C173E7">
        <w:t xml:space="preserve"> to NW A</w:t>
      </w:r>
      <w:r>
        <w:t xml:space="preserve"> only when there is a change in </w:t>
      </w:r>
      <w:r w:rsidR="000E31F3">
        <w:t xml:space="preserve">the </w:t>
      </w:r>
      <w:r>
        <w:t>gap requirement</w:t>
      </w:r>
      <w:r w:rsidR="000E31F3">
        <w:t>s</w:t>
      </w:r>
      <w:r>
        <w:t xml:space="preserve"> due to MUSIM </w:t>
      </w:r>
      <w:r w:rsidR="00527F8D">
        <w:t xml:space="preserve">dual-active </w:t>
      </w:r>
      <w:r>
        <w:t>operation e.g. transition of RRC state for UE</w:t>
      </w:r>
      <w:r w:rsidR="00C173E7">
        <w:t xml:space="preserve"> on NW </w:t>
      </w:r>
      <w:r>
        <w:t xml:space="preserve">B. </w:t>
      </w:r>
      <w:r w:rsidR="00C173E7">
        <w:t xml:space="preserve">As agreed, </w:t>
      </w:r>
      <w:r w:rsidR="00C173E7" w:rsidRPr="00FC57B0">
        <w:t>the measurement gap</w:t>
      </w:r>
      <w:r w:rsidR="009C1E13">
        <w:t xml:space="preserve"> </w:t>
      </w:r>
      <w:r w:rsidR="00C173E7" w:rsidRPr="00FC57B0">
        <w:t xml:space="preserve">requirement change is reported for each </w:t>
      </w:r>
      <w:r w:rsidR="00EB3D6C">
        <w:t xml:space="preserve">of the </w:t>
      </w:r>
      <w:r w:rsidR="00C173E7" w:rsidRPr="00FC57B0">
        <w:t>serving cells, and for target bands or all supported NR bands depending on whether target bands are configured by the NW</w:t>
      </w:r>
      <w:r w:rsidR="00C173E7">
        <w:t xml:space="preserve"> A. Further, </w:t>
      </w:r>
      <w:r>
        <w:t xml:space="preserve">UE can </w:t>
      </w:r>
      <w:r w:rsidR="00C200E9">
        <w:t>report</w:t>
      </w:r>
      <w:r>
        <w:t xml:space="preserve"> gap requirement</w:t>
      </w:r>
      <w:r w:rsidR="00C200E9">
        <w:t>s</w:t>
      </w:r>
      <w:r>
        <w:t xml:space="preserve"> </w:t>
      </w:r>
      <w:r w:rsidR="00532653">
        <w:t xml:space="preserve">via UAI signalling </w:t>
      </w:r>
      <w:r w:rsidR="00C173E7">
        <w:t xml:space="preserve">with reusing the </w:t>
      </w:r>
      <w:proofErr w:type="spellStart"/>
      <w:r w:rsidR="00C173E7" w:rsidRPr="00C173E7">
        <w:rPr>
          <w:i/>
        </w:rPr>
        <w:t>needForGapsInforNR</w:t>
      </w:r>
      <w:proofErr w:type="spellEnd"/>
      <w:r w:rsidR="00C173E7">
        <w:t xml:space="preserve"> </w:t>
      </w:r>
      <w:r w:rsidR="00DD5F74">
        <w:t xml:space="preserve">mechanism </w:t>
      </w:r>
      <w:r w:rsidR="00C173E7">
        <w:t xml:space="preserve">for updating the measurement gap requirement. </w:t>
      </w:r>
    </w:p>
    <w:p w14:paraId="4DED01DE" w14:textId="4F7C83A2" w:rsidR="00527F8D" w:rsidRPr="009C1E13" w:rsidRDefault="00527F8D" w:rsidP="00937814">
      <w:pPr>
        <w:ind w:left="284"/>
        <w:rPr>
          <w:b/>
        </w:rPr>
      </w:pPr>
      <w:r w:rsidRPr="009C1E13">
        <w:rPr>
          <w:b/>
        </w:rPr>
        <w:t xml:space="preserve">Proposal </w:t>
      </w:r>
      <w:r w:rsidR="00301743" w:rsidRPr="009C1E13">
        <w:rPr>
          <w:b/>
        </w:rPr>
        <w:t>3</w:t>
      </w:r>
      <w:r w:rsidRPr="009C1E13">
        <w:rPr>
          <w:b/>
        </w:rPr>
        <w:t xml:space="preserve">: </w:t>
      </w:r>
      <w:r w:rsidR="009C1E13" w:rsidRPr="0093008B">
        <w:rPr>
          <w:b/>
        </w:rPr>
        <w:t>For Rel-18 MUSIM dual active operation</w:t>
      </w:r>
      <w:r w:rsidR="009C1E13">
        <w:rPr>
          <w:b/>
        </w:rPr>
        <w:t xml:space="preserve">, </w:t>
      </w:r>
      <w:r w:rsidR="000E31F3" w:rsidRPr="009C1E13">
        <w:rPr>
          <w:b/>
        </w:rPr>
        <w:t xml:space="preserve">UAI signalling is used to report measurement </w:t>
      </w:r>
      <w:r w:rsidRPr="009C1E13">
        <w:rPr>
          <w:b/>
        </w:rPr>
        <w:t xml:space="preserve">gap requirements </w:t>
      </w:r>
      <w:r w:rsidR="000E31F3" w:rsidRPr="009C1E13">
        <w:rPr>
          <w:b/>
        </w:rPr>
        <w:t>to NW A</w:t>
      </w:r>
      <w:r w:rsidR="00C173E7" w:rsidRPr="009C1E13">
        <w:rPr>
          <w:b/>
        </w:rPr>
        <w:t xml:space="preserve"> with reusing </w:t>
      </w:r>
      <w:proofErr w:type="spellStart"/>
      <w:r w:rsidR="00C173E7" w:rsidRPr="009C1E13">
        <w:rPr>
          <w:b/>
          <w:i/>
        </w:rPr>
        <w:t>needForGapsInforNR</w:t>
      </w:r>
      <w:proofErr w:type="spellEnd"/>
      <w:r w:rsidR="00C173E7" w:rsidRPr="009C1E13">
        <w:rPr>
          <w:b/>
        </w:rPr>
        <w:t xml:space="preserve"> </w:t>
      </w:r>
      <w:r w:rsidR="009C1E13" w:rsidRPr="009C1E13">
        <w:rPr>
          <w:b/>
        </w:rPr>
        <w:t xml:space="preserve">mechanism for updating </w:t>
      </w:r>
      <w:r w:rsidR="000E31F3" w:rsidRPr="009C1E13">
        <w:rPr>
          <w:b/>
        </w:rPr>
        <w:t xml:space="preserve">measurement </w:t>
      </w:r>
      <w:r w:rsidRPr="009C1E13">
        <w:rPr>
          <w:b/>
        </w:rPr>
        <w:t>gap requirements</w:t>
      </w:r>
      <w:r w:rsidR="000E31F3" w:rsidRPr="009C1E13">
        <w:rPr>
          <w:b/>
        </w:rPr>
        <w:t>.</w:t>
      </w:r>
    </w:p>
    <w:p w14:paraId="35717DA7" w14:textId="74683F71" w:rsidR="0098491C" w:rsidRPr="009F7F20" w:rsidRDefault="0098491C" w:rsidP="004F4543">
      <w:r w:rsidRPr="009F7F20">
        <w:t xml:space="preserve">We understand the SRS switching capability may be changed due to MUSIM dual-active operation, however, network may be implicitly aware about SRS capability switching with the change in maximum MIMO layers in UL direction and </w:t>
      </w:r>
      <w:r w:rsidR="009F7F20" w:rsidRPr="009F7F20">
        <w:t>supported/</w:t>
      </w:r>
      <w:proofErr w:type="spellStart"/>
      <w:r w:rsidR="009F7F20" w:rsidRPr="009F7F20">
        <w:t>contrain</w:t>
      </w:r>
      <w:r w:rsidR="001E6FFD">
        <w:t>ed</w:t>
      </w:r>
      <w:proofErr w:type="spellEnd"/>
      <w:r w:rsidR="009F7F20" w:rsidRPr="009F7F20">
        <w:t xml:space="preserve"> bands</w:t>
      </w:r>
      <w:r w:rsidR="001E6FFD">
        <w:t xml:space="preserve"> information</w:t>
      </w:r>
      <w:r w:rsidRPr="009F7F20">
        <w:t>.</w:t>
      </w:r>
      <w:r w:rsidR="009F7F20">
        <w:t xml:space="preserve"> Therefore, SRS switching capability may not be explicitly </w:t>
      </w:r>
      <w:r w:rsidR="001E6FFD">
        <w:t>needed for</w:t>
      </w:r>
      <w:r w:rsidR="009F7F20">
        <w:t xml:space="preserve"> NW A for Rel-18 MUSIM purpose.</w:t>
      </w:r>
      <w:r w:rsidRPr="009F7F20">
        <w:t xml:space="preserve">  </w:t>
      </w:r>
    </w:p>
    <w:p w14:paraId="60BC74B9" w14:textId="59A6793A" w:rsidR="00532653" w:rsidRDefault="00532653" w:rsidP="00532653">
      <w:pPr>
        <w:ind w:left="284"/>
        <w:rPr>
          <w:b/>
        </w:rPr>
      </w:pPr>
      <w:r>
        <w:rPr>
          <w:b/>
        </w:rPr>
        <w:t xml:space="preserve">Proposal </w:t>
      </w:r>
      <w:r w:rsidR="00301743">
        <w:rPr>
          <w:b/>
        </w:rPr>
        <w:t>4</w:t>
      </w:r>
      <w:r w:rsidRPr="00D84F8A">
        <w:rPr>
          <w:b/>
        </w:rPr>
        <w:t>:</w:t>
      </w:r>
      <w:r w:rsidR="009F7F20">
        <w:rPr>
          <w:b/>
        </w:rPr>
        <w:t xml:space="preserve"> </w:t>
      </w:r>
      <w:r w:rsidR="009F7F20" w:rsidRPr="0093008B">
        <w:rPr>
          <w:b/>
        </w:rPr>
        <w:t>For Rel-18 MUSIM dual active operation</w:t>
      </w:r>
      <w:r w:rsidR="009F7F20">
        <w:rPr>
          <w:b/>
        </w:rPr>
        <w:t>, SRS switching capability is not explicitly signalled to the NW A.</w:t>
      </w:r>
    </w:p>
    <w:p w14:paraId="32235FDE" w14:textId="46104053" w:rsidR="007A06A1" w:rsidRPr="00C200E9" w:rsidRDefault="00944732" w:rsidP="00C200E9">
      <w:pPr>
        <w:pStyle w:val="Heading3"/>
        <w:spacing w:before="240"/>
        <w:rPr>
          <w:color w:val="0070C0"/>
          <w:sz w:val="24"/>
          <w:szCs w:val="24"/>
          <w:lang w:eastAsia="en-US"/>
        </w:rPr>
      </w:pPr>
      <w:r w:rsidRPr="00C200E9">
        <w:rPr>
          <w:color w:val="0070C0"/>
          <w:sz w:val="24"/>
          <w:szCs w:val="24"/>
          <w:lang w:eastAsia="en-US"/>
        </w:rPr>
        <w:t>Band combination restriction due to band conflict</w:t>
      </w:r>
    </w:p>
    <w:p w14:paraId="7473226D" w14:textId="2A6A7727" w:rsidR="00ED3AA7" w:rsidRDefault="00507DEF" w:rsidP="00D0109D">
      <w:r>
        <w:t>RAN2 agreed that the band conflict scenarios will be covered by the temporary UE capability restrictions.</w:t>
      </w:r>
      <w:r w:rsidR="00A626DB">
        <w:t xml:space="preserve"> </w:t>
      </w:r>
      <w:r w:rsidR="00D0109D">
        <w:t xml:space="preserve">UE </w:t>
      </w:r>
      <w:r w:rsidR="00EB3D6C">
        <w:t xml:space="preserve">can </w:t>
      </w:r>
      <w:r w:rsidR="00D0109D">
        <w:t xml:space="preserve">utilize </w:t>
      </w:r>
      <w:r w:rsidR="00295608">
        <w:t>UAI</w:t>
      </w:r>
      <w:r w:rsidR="00D0109D">
        <w:t xml:space="preserve"> message to convey MUSIM band conflict information to the network.</w:t>
      </w:r>
      <w:r w:rsidR="00A93745">
        <w:t xml:space="preserve"> This may also include a removal of MUSIM band conflict.</w:t>
      </w:r>
      <w:r w:rsidR="00593C24">
        <w:t xml:space="preserve"> </w:t>
      </w:r>
    </w:p>
    <w:p w14:paraId="5CFDB3D3" w14:textId="77777777" w:rsidR="00291126" w:rsidRDefault="00944732" w:rsidP="0058143C">
      <w:r>
        <w:t xml:space="preserve">Further, supported </w:t>
      </w:r>
      <w:r w:rsidR="0058143C">
        <w:t>band combinations is being considered for UAI, in general for MUSIM temporary c</w:t>
      </w:r>
      <w:r w:rsidR="00367F06">
        <w:t xml:space="preserve">apability restriction. However, for band conflict reporting perspective, this will become exhaustively large and difficult to manage. </w:t>
      </w:r>
    </w:p>
    <w:p w14:paraId="3ED33049" w14:textId="143E27BC" w:rsidR="00291126" w:rsidRDefault="00291126" w:rsidP="00291126">
      <w:r w:rsidRPr="00291126">
        <w:t xml:space="preserve">At </w:t>
      </w:r>
      <w:r>
        <w:t xml:space="preserve">the </w:t>
      </w:r>
      <w:r w:rsidRPr="00291126">
        <w:t>same time, we think higher granular sol</w:t>
      </w:r>
      <w:r w:rsidR="00DA792F">
        <w:t xml:space="preserve">ution (e.g. IDC WID considered </w:t>
      </w:r>
      <w:proofErr w:type="spellStart"/>
      <w:r w:rsidR="00DA792F">
        <w:t>c</w:t>
      </w:r>
      <w:r w:rsidRPr="00291126">
        <w:t>enter</w:t>
      </w:r>
      <w:proofErr w:type="spellEnd"/>
      <w:r w:rsidRPr="00291126">
        <w:t xml:space="preserve"> frequency and bandwi</w:t>
      </w:r>
      <w:r>
        <w:t>d</w:t>
      </w:r>
      <w:r w:rsidRPr="00291126">
        <w:t>th of affected frequencies</w:t>
      </w:r>
      <w:r w:rsidR="002515A3">
        <w:t xml:space="preserve"> based on the network configuration for the region close/adjacent to channels used by non-3GPP technologies</w:t>
      </w:r>
      <w:r w:rsidRPr="00291126">
        <w:t xml:space="preserve">) is not </w:t>
      </w:r>
      <w:r w:rsidR="00A90EEB">
        <w:t>applicable</w:t>
      </w:r>
      <w:r w:rsidRPr="00291126">
        <w:t xml:space="preserve"> for MUSIM</w:t>
      </w:r>
      <w:r w:rsidR="002515A3">
        <w:t xml:space="preserve">. Moreover, unlike IDC, </w:t>
      </w:r>
      <w:r w:rsidRPr="00291126">
        <w:t xml:space="preserve">objective </w:t>
      </w:r>
      <w:r w:rsidR="002515A3">
        <w:t xml:space="preserve">for MUSIM </w:t>
      </w:r>
      <w:r w:rsidRPr="00291126">
        <w:t xml:space="preserve">is not to achieve a dynamic scheduling for frequency domain resources but address a general capability restriction for MUSIM coming from band conflict that may be temporary. </w:t>
      </w:r>
    </w:p>
    <w:p w14:paraId="3FC87725" w14:textId="43938671" w:rsidR="00A90EEB" w:rsidRPr="00291126" w:rsidRDefault="00A90EEB" w:rsidP="00A90EEB">
      <w:pPr>
        <w:ind w:left="284"/>
      </w:pPr>
      <w:r w:rsidRPr="00A90EEB">
        <w:rPr>
          <w:b/>
          <w:i/>
        </w:rPr>
        <w:t>Observation 1</w:t>
      </w:r>
      <w:r>
        <w:t xml:space="preserve">: </w:t>
      </w:r>
      <w:r w:rsidRPr="00A90EEB">
        <w:rPr>
          <w:i/>
        </w:rPr>
        <w:t>High granular solution of IDC (</w:t>
      </w:r>
      <w:proofErr w:type="spellStart"/>
      <w:r w:rsidRPr="00A90EEB">
        <w:rPr>
          <w:i/>
        </w:rPr>
        <w:t>Center</w:t>
      </w:r>
      <w:proofErr w:type="spellEnd"/>
      <w:r w:rsidRPr="00A90EEB">
        <w:rPr>
          <w:i/>
        </w:rPr>
        <w:t xml:space="preserve"> frequency and bandwidth of affected frequencies based on the network configuration for the region close/adjacent to channels used by non-3GPP technologies) is not applicable for MUSIM. A simpler solution of reporting conflicted bands or band combinations is more pertinent for MUSIM band conflict.</w:t>
      </w:r>
    </w:p>
    <w:p w14:paraId="1EE9F23C" w14:textId="7CEA38BD" w:rsidR="00C200E9" w:rsidRDefault="00367F06" w:rsidP="0058143C">
      <w:r>
        <w:t>We understand</w:t>
      </w:r>
      <w:r w:rsidR="00DF1B9E">
        <w:t>, to address MUSIM band conflict,</w:t>
      </w:r>
      <w:r>
        <w:t xml:space="preserve"> it is efficient </w:t>
      </w:r>
      <w:r w:rsidR="00C02CF5">
        <w:t xml:space="preserve">for UE </w:t>
      </w:r>
      <w:r>
        <w:t xml:space="preserve">to </w:t>
      </w:r>
      <w:r w:rsidR="00C02CF5">
        <w:t xml:space="preserve">indicate </w:t>
      </w:r>
      <w:r w:rsidR="00DF1B9E">
        <w:t xml:space="preserve">its </w:t>
      </w:r>
      <w:r w:rsidR="00C02CF5">
        <w:t>constrained/affected</w:t>
      </w:r>
      <w:r w:rsidR="00A93745">
        <w:t xml:space="preserve"> UL</w:t>
      </w:r>
      <w:r w:rsidR="00C02CF5">
        <w:t>/DL</w:t>
      </w:r>
      <w:r w:rsidR="00A93745">
        <w:t xml:space="preserve"> bands or band combinations </w:t>
      </w:r>
      <w:r w:rsidR="00C02CF5">
        <w:t>based on</w:t>
      </w:r>
      <w:r>
        <w:t xml:space="preserve"> existing configuration (e.g. CA/DC configurations or measurement configurations)</w:t>
      </w:r>
      <w:r w:rsidR="00DF1B9E">
        <w:t xml:space="preserve"> to </w:t>
      </w:r>
      <w:r w:rsidR="00DF1B9E">
        <w:lastRenderedPageBreak/>
        <w:t>NW A</w:t>
      </w:r>
      <w:r>
        <w:t>.</w:t>
      </w:r>
      <w:r w:rsidR="00A93745">
        <w:t xml:space="preserve"> This facilitates a smaller signalling overhead</w:t>
      </w:r>
      <w:r w:rsidR="00A626DB">
        <w:t xml:space="preserve"> and is easy to manage</w:t>
      </w:r>
      <w:r w:rsidR="00166D79">
        <w:t>.</w:t>
      </w:r>
      <w:r w:rsidR="00A93745">
        <w:t xml:space="preserve"> </w:t>
      </w:r>
      <w:r w:rsidR="00294F5A">
        <w:t>Further</w:t>
      </w:r>
      <w:r w:rsidR="00A93745">
        <w:t xml:space="preserve">, </w:t>
      </w:r>
      <w:r w:rsidR="00166D79">
        <w:t xml:space="preserve">based on reported </w:t>
      </w:r>
      <w:r w:rsidR="00C02CF5">
        <w:t>constrained/affected</w:t>
      </w:r>
      <w:r w:rsidR="00166D79">
        <w:t xml:space="preserve"> </w:t>
      </w:r>
      <w:r w:rsidR="00EB3D6C">
        <w:t xml:space="preserve">UL/DL </w:t>
      </w:r>
      <w:bookmarkStart w:id="14" w:name="_GoBack"/>
      <w:bookmarkEnd w:id="14"/>
      <w:r w:rsidR="00166D79">
        <w:t>band</w:t>
      </w:r>
      <w:r w:rsidR="00EB3D6C">
        <w:t>s</w:t>
      </w:r>
      <w:r w:rsidR="00166D79">
        <w:t xml:space="preserve"> or band combination information, </w:t>
      </w:r>
      <w:r w:rsidR="00A93745">
        <w:t>network action can be to release/deactivate</w:t>
      </w:r>
      <w:r w:rsidR="00EB7D72">
        <w:t>/reconfigure</w:t>
      </w:r>
      <w:r w:rsidR="00A93745">
        <w:t xml:space="preserve"> the affected carrier/measurement object</w:t>
      </w:r>
      <w:r w:rsidR="00C8479F">
        <w:t>,</w:t>
      </w:r>
      <w:r w:rsidR="00A93745">
        <w:t xml:space="preserve"> </w:t>
      </w:r>
      <w:r w:rsidR="00EB7D72">
        <w:t xml:space="preserve">or handover the UE </w:t>
      </w:r>
      <w:r w:rsidR="00AF7F1D">
        <w:t>to other non-</w:t>
      </w:r>
      <w:r w:rsidR="00C02CF5">
        <w:t>affected</w:t>
      </w:r>
      <w:r w:rsidR="00AF7F1D">
        <w:t xml:space="preserve"> band.</w:t>
      </w:r>
      <w:r w:rsidR="00A93745">
        <w:t xml:space="preserve"> </w:t>
      </w:r>
    </w:p>
    <w:p w14:paraId="6DBEECF2" w14:textId="77777777" w:rsidR="008F481B" w:rsidRDefault="008F481B" w:rsidP="008F481B">
      <w:pPr>
        <w:ind w:left="284"/>
        <w:rPr>
          <w:b/>
        </w:rPr>
      </w:pPr>
      <w:r>
        <w:rPr>
          <w:b/>
        </w:rPr>
        <w:t xml:space="preserve">Proposal 5: </w:t>
      </w:r>
      <w:r w:rsidRPr="0093008B">
        <w:rPr>
          <w:b/>
        </w:rPr>
        <w:t>For Rel-18 MUSIM dual active operation</w:t>
      </w:r>
      <w:r>
        <w:rPr>
          <w:b/>
        </w:rPr>
        <w:t>, to address MUSIM band conflict, UE indicates its constrained/affected UL/DL bands or band combinations based on the existing UE configuration, to the NW A in the UAI signalling.</w:t>
      </w:r>
    </w:p>
    <w:p w14:paraId="6F25524F" w14:textId="7CB84210"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4FC6A51F" w:rsidR="00413A8E" w:rsidRDefault="00413A8E" w:rsidP="00817601">
      <w:pPr>
        <w:rPr>
          <w:rFonts w:eastAsia="Malgun Gothic"/>
          <w:lang w:val="en-US" w:eastAsia="ko-KR"/>
        </w:rPr>
      </w:pPr>
      <w:r w:rsidRPr="00413A8E">
        <w:rPr>
          <w:rFonts w:eastAsia="Malgun Gothic"/>
          <w:lang w:val="en-US" w:eastAsia="ko-KR"/>
        </w:rPr>
        <w:t>Request RAN2 to discuss and agree to the following</w:t>
      </w:r>
      <w:r w:rsidR="00FB7592">
        <w:rPr>
          <w:rFonts w:eastAsia="Malgun Gothic"/>
          <w:lang w:val="en-US" w:eastAsia="ko-KR"/>
        </w:rPr>
        <w:t xml:space="preserve"> </w:t>
      </w:r>
      <w:r w:rsidR="0095259B">
        <w:rPr>
          <w:rFonts w:eastAsia="Malgun Gothic"/>
          <w:lang w:val="en-US" w:eastAsia="ko-KR"/>
        </w:rPr>
        <w:t xml:space="preserve">observation and </w:t>
      </w:r>
      <w:r w:rsidRPr="00413A8E">
        <w:rPr>
          <w:rFonts w:eastAsia="Malgun Gothic"/>
          <w:lang w:val="en-US" w:eastAsia="ko-KR"/>
        </w:rPr>
        <w:t>proposals:</w:t>
      </w:r>
    </w:p>
    <w:p w14:paraId="5CC99C14" w14:textId="77777777" w:rsidR="00252919" w:rsidRPr="00593C24" w:rsidRDefault="00252919" w:rsidP="00252919">
      <w:pPr>
        <w:ind w:left="284"/>
        <w:rPr>
          <w:b/>
        </w:rPr>
      </w:pPr>
      <w:r>
        <w:rPr>
          <w:b/>
        </w:rPr>
        <w:t xml:space="preserve">Proposal 1: </w:t>
      </w:r>
      <w:r w:rsidRPr="0093008B">
        <w:rPr>
          <w:b/>
        </w:rPr>
        <w:t>For Rel-18 MUSIM dual active operation, the</w:t>
      </w:r>
      <w:r>
        <w:rPr>
          <w:b/>
        </w:rPr>
        <w:t xml:space="preserve"> capability restrictions (or restrictions removal) are reported to NW A only. It is </w:t>
      </w:r>
      <w:proofErr w:type="spellStart"/>
      <w:r>
        <w:rPr>
          <w:b/>
        </w:rPr>
        <w:t>upto</w:t>
      </w:r>
      <w:proofErr w:type="spellEnd"/>
      <w:r>
        <w:rPr>
          <w:b/>
        </w:rPr>
        <w:t xml:space="preserve"> UE implementation to select </w:t>
      </w:r>
      <w:r w:rsidRPr="00301743">
        <w:rPr>
          <w:b/>
        </w:rPr>
        <w:t xml:space="preserve">one of the two </w:t>
      </w:r>
      <w:r>
        <w:rPr>
          <w:b/>
        </w:rPr>
        <w:t xml:space="preserve">NR </w:t>
      </w:r>
      <w:r w:rsidRPr="00301743">
        <w:rPr>
          <w:b/>
        </w:rPr>
        <w:t xml:space="preserve">networks </w:t>
      </w:r>
      <w:r>
        <w:rPr>
          <w:b/>
        </w:rPr>
        <w:t xml:space="preserve">as NW A </w:t>
      </w:r>
      <w:r w:rsidRPr="00301743">
        <w:rPr>
          <w:b/>
        </w:rPr>
        <w:t>for dual-active MUSIM</w:t>
      </w:r>
      <w:r w:rsidRPr="0093008B">
        <w:rPr>
          <w:b/>
        </w:rPr>
        <w:t>.</w:t>
      </w:r>
    </w:p>
    <w:p w14:paraId="2347848F" w14:textId="77777777" w:rsidR="00252919" w:rsidRPr="00593C24" w:rsidRDefault="00252919" w:rsidP="00252919">
      <w:pPr>
        <w:ind w:left="284"/>
        <w:rPr>
          <w:b/>
        </w:rPr>
      </w:pPr>
      <w:r>
        <w:rPr>
          <w:b/>
        </w:rPr>
        <w:t xml:space="preserve">Proposal 2: </w:t>
      </w:r>
      <w:r w:rsidRPr="0093008B">
        <w:rPr>
          <w:b/>
        </w:rPr>
        <w:t xml:space="preserve">For Rel-18 MUSIM dual active operation, the granularity for the UE to report its maximum MIMO layers to the NW A is </w:t>
      </w:r>
      <w:r>
        <w:rPr>
          <w:b/>
        </w:rPr>
        <w:t>adopted as “</w:t>
      </w:r>
      <w:r w:rsidRPr="0093008B">
        <w:rPr>
          <w:b/>
        </w:rPr>
        <w:t>per direction</w:t>
      </w:r>
      <w:r>
        <w:rPr>
          <w:b/>
        </w:rPr>
        <w:t xml:space="preserve"> (DL/UL)</w:t>
      </w:r>
      <w:r w:rsidRPr="0093008B">
        <w:rPr>
          <w:b/>
        </w:rPr>
        <w:t xml:space="preserve"> per FR, with the same maximum MIMO layer for each serving cell</w:t>
      </w:r>
      <w:r>
        <w:rPr>
          <w:b/>
        </w:rPr>
        <w:t>”</w:t>
      </w:r>
      <w:r w:rsidRPr="0093008B">
        <w:rPr>
          <w:b/>
        </w:rPr>
        <w:t>.</w:t>
      </w:r>
    </w:p>
    <w:p w14:paraId="082E0CC9" w14:textId="77777777" w:rsidR="00252919" w:rsidRPr="009C1E13" w:rsidRDefault="00252919" w:rsidP="00252919">
      <w:pPr>
        <w:ind w:left="284"/>
        <w:rPr>
          <w:b/>
        </w:rPr>
      </w:pPr>
      <w:r w:rsidRPr="009C1E13">
        <w:rPr>
          <w:b/>
        </w:rPr>
        <w:t xml:space="preserve">Proposal 3: </w:t>
      </w:r>
      <w:r w:rsidRPr="0093008B">
        <w:rPr>
          <w:b/>
        </w:rPr>
        <w:t>For Rel-18 MUSIM dual active operation</w:t>
      </w:r>
      <w:r>
        <w:rPr>
          <w:b/>
        </w:rPr>
        <w:t xml:space="preserve">, </w:t>
      </w:r>
      <w:r w:rsidRPr="009C1E13">
        <w:rPr>
          <w:b/>
        </w:rPr>
        <w:t xml:space="preserve">UAI signalling is used to report measurement gap requirements to NW A with reusing </w:t>
      </w:r>
      <w:proofErr w:type="spellStart"/>
      <w:r w:rsidRPr="009C1E13">
        <w:rPr>
          <w:b/>
          <w:i/>
        </w:rPr>
        <w:t>needForGapsInforNR</w:t>
      </w:r>
      <w:proofErr w:type="spellEnd"/>
      <w:r w:rsidRPr="009C1E13">
        <w:rPr>
          <w:b/>
        </w:rPr>
        <w:t xml:space="preserve"> mechanism for updating measurement gap requirements.</w:t>
      </w:r>
    </w:p>
    <w:p w14:paraId="12D3F0CD" w14:textId="77777777" w:rsidR="00DF1B9E" w:rsidRDefault="00DF1B9E" w:rsidP="00DF1B9E">
      <w:pPr>
        <w:ind w:left="284"/>
        <w:rPr>
          <w:b/>
        </w:rPr>
      </w:pPr>
      <w:r>
        <w:rPr>
          <w:b/>
        </w:rPr>
        <w:t>Proposal 4</w:t>
      </w:r>
      <w:r w:rsidRPr="00D84F8A">
        <w:rPr>
          <w:b/>
        </w:rPr>
        <w:t>:</w:t>
      </w:r>
      <w:r>
        <w:rPr>
          <w:b/>
        </w:rPr>
        <w:t xml:space="preserve"> </w:t>
      </w:r>
      <w:r w:rsidRPr="0093008B">
        <w:rPr>
          <w:b/>
        </w:rPr>
        <w:t>For Rel-18 MUSIM dual active operation</w:t>
      </w:r>
      <w:r>
        <w:rPr>
          <w:b/>
        </w:rPr>
        <w:t>, SRS switching capability is not explicitly signalled to the NW A.</w:t>
      </w:r>
    </w:p>
    <w:p w14:paraId="5BBC6E70" w14:textId="77777777" w:rsidR="00DF1B9E" w:rsidRPr="00291126" w:rsidRDefault="00DF1B9E" w:rsidP="00DF1B9E">
      <w:pPr>
        <w:ind w:left="284"/>
      </w:pPr>
      <w:r w:rsidRPr="00A90EEB">
        <w:rPr>
          <w:b/>
          <w:i/>
        </w:rPr>
        <w:t>Observation 1</w:t>
      </w:r>
      <w:r>
        <w:t xml:space="preserve">: </w:t>
      </w:r>
      <w:r w:rsidRPr="00A90EEB">
        <w:rPr>
          <w:i/>
        </w:rPr>
        <w:t>High granular solution of IDC (</w:t>
      </w:r>
      <w:proofErr w:type="spellStart"/>
      <w:r w:rsidRPr="00A90EEB">
        <w:rPr>
          <w:i/>
        </w:rPr>
        <w:t>Center</w:t>
      </w:r>
      <w:proofErr w:type="spellEnd"/>
      <w:r w:rsidRPr="00A90EEB">
        <w:rPr>
          <w:i/>
        </w:rPr>
        <w:t xml:space="preserve"> frequency and bandwidth of affected frequencies based on the network configuration for the region close/adjacent to channels used by non-3GPP technologies) is not applicable for MUSIM. A simpler solution of reporting conflicted bands or band combinations is more pertinent for MUSIM band conflict.</w:t>
      </w:r>
    </w:p>
    <w:p w14:paraId="57541CC7" w14:textId="04B85755" w:rsidR="00DF1B9E" w:rsidRDefault="00DF1B9E" w:rsidP="00DF1B9E">
      <w:pPr>
        <w:ind w:left="284"/>
        <w:rPr>
          <w:b/>
        </w:rPr>
      </w:pPr>
      <w:r>
        <w:rPr>
          <w:b/>
        </w:rPr>
        <w:t xml:space="preserve">Proposal 5: </w:t>
      </w:r>
      <w:r w:rsidRPr="0093008B">
        <w:rPr>
          <w:b/>
        </w:rPr>
        <w:t>For Rel-18 MUSIM dual active operation</w:t>
      </w:r>
      <w:r>
        <w:rPr>
          <w:b/>
        </w:rPr>
        <w:t xml:space="preserve">, to address MUSIM band conflict, UE indicates its constrained/affected UL/DL bands or band combinations based on the existing UE configuration, to the NW A in the UAI </w:t>
      </w:r>
      <w:r w:rsidR="008F481B">
        <w:rPr>
          <w:b/>
        </w:rPr>
        <w:t>signalling</w:t>
      </w:r>
      <w:r>
        <w:rPr>
          <w:b/>
        </w:rPr>
        <w:t>.</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09C94968" w14:textId="7951F571" w:rsidR="006A450E" w:rsidRDefault="006A450E" w:rsidP="008F481B">
      <w:pPr>
        <w:rPr>
          <w:rFonts w:eastAsia="Malgun Gothic"/>
          <w:lang w:eastAsia="ko-KR"/>
        </w:rPr>
      </w:pPr>
      <w:r w:rsidRPr="00FC1736">
        <w:rPr>
          <w:rFonts w:eastAsia="Malgun Gothic"/>
          <w:lang w:eastAsia="ko-KR"/>
        </w:rPr>
        <w:t>[</w:t>
      </w:r>
      <w:r w:rsidR="00B854EA" w:rsidRPr="00FC1736">
        <w:rPr>
          <w:rFonts w:eastAsia="Malgun Gothic"/>
          <w:lang w:eastAsia="ko-KR"/>
        </w:rPr>
        <w:t>1</w:t>
      </w:r>
      <w:r w:rsidRPr="00FC1736">
        <w:rPr>
          <w:rFonts w:eastAsia="Malgun Gothic"/>
          <w:lang w:eastAsia="ko-KR"/>
        </w:rPr>
        <w:t>] RAN2#121 meeting report</w:t>
      </w:r>
      <w:r>
        <w:rPr>
          <w:rFonts w:eastAsia="Malgun Gothic"/>
          <w:lang w:eastAsia="ko-KR"/>
        </w:rPr>
        <w:t xml:space="preserve"> </w:t>
      </w:r>
    </w:p>
    <w:p w14:paraId="5841F20D" w14:textId="27A6121E" w:rsidR="00881FF3" w:rsidRDefault="00881FF3" w:rsidP="008F481B">
      <w:pPr>
        <w:rPr>
          <w:rFonts w:eastAsia="Malgun Gothic"/>
          <w:lang w:eastAsia="ko-KR"/>
        </w:rPr>
      </w:pPr>
      <w:r>
        <w:rPr>
          <w:rFonts w:eastAsia="Malgun Gothic"/>
          <w:lang w:eastAsia="ko-KR"/>
        </w:rPr>
        <w:t>[2] RAN2#121bis meeting report</w:t>
      </w:r>
    </w:p>
    <w:sectPr w:rsidR="00881FF3"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C607E" w14:textId="77777777" w:rsidR="00935304" w:rsidRDefault="00935304">
      <w:pPr>
        <w:spacing w:after="0"/>
      </w:pPr>
      <w:r>
        <w:separator/>
      </w:r>
    </w:p>
  </w:endnote>
  <w:endnote w:type="continuationSeparator" w:id="0">
    <w:p w14:paraId="78A4A1B4" w14:textId="77777777" w:rsidR="00935304" w:rsidRDefault="00935304">
      <w:pPr>
        <w:spacing w:after="0"/>
      </w:pPr>
      <w:r>
        <w:continuationSeparator/>
      </w:r>
    </w:p>
  </w:endnote>
  <w:endnote w:type="continuationNotice" w:id="1">
    <w:p w14:paraId="48D00D36" w14:textId="77777777" w:rsidR="00935304" w:rsidRDefault="00935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A9469" w14:textId="77777777" w:rsidR="00935304" w:rsidRDefault="00935304">
      <w:pPr>
        <w:spacing w:after="0"/>
      </w:pPr>
      <w:r>
        <w:separator/>
      </w:r>
    </w:p>
  </w:footnote>
  <w:footnote w:type="continuationSeparator" w:id="0">
    <w:p w14:paraId="5300BEF9" w14:textId="77777777" w:rsidR="00935304" w:rsidRDefault="00935304">
      <w:pPr>
        <w:spacing w:after="0"/>
      </w:pPr>
      <w:r>
        <w:continuationSeparator/>
      </w:r>
    </w:p>
  </w:footnote>
  <w:footnote w:type="continuationNotice" w:id="1">
    <w:p w14:paraId="66D35784" w14:textId="77777777" w:rsidR="00935304" w:rsidRDefault="00935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5D1879"/>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E56303"/>
    <w:multiLevelType w:val="hybridMultilevel"/>
    <w:tmpl w:val="6772F42E"/>
    <w:lvl w:ilvl="0" w:tplc="494439EE">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8C762A0"/>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143E25"/>
    <w:multiLevelType w:val="multilevel"/>
    <w:tmpl w:val="9EACBD7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1C6DC1"/>
    <w:multiLevelType w:val="hybridMultilevel"/>
    <w:tmpl w:val="987C79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E5161E5"/>
    <w:multiLevelType w:val="multilevel"/>
    <w:tmpl w:val="3E51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1611E5"/>
    <w:multiLevelType w:val="hybridMultilevel"/>
    <w:tmpl w:val="44D64D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4C957A3"/>
    <w:multiLevelType w:val="hybridMultilevel"/>
    <w:tmpl w:val="863E7E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774BD1"/>
    <w:multiLevelType w:val="hybridMultilevel"/>
    <w:tmpl w:val="B6AEA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022352F"/>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915419"/>
    <w:multiLevelType w:val="hybridMultilevel"/>
    <w:tmpl w:val="121E4E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42"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7"/>
  </w:num>
  <w:num w:numId="3">
    <w:abstractNumId w:val="36"/>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8"/>
  </w:num>
  <w:num w:numId="18">
    <w:abstractNumId w:val="11"/>
  </w:num>
  <w:num w:numId="19">
    <w:abstractNumId w:val="44"/>
  </w:num>
  <w:num w:numId="20">
    <w:abstractNumId w:val="12"/>
  </w:num>
  <w:num w:numId="21">
    <w:abstractNumId w:val="8"/>
  </w:num>
  <w:num w:numId="22">
    <w:abstractNumId w:val="39"/>
  </w:num>
  <w:num w:numId="23">
    <w:abstractNumId w:val="16"/>
  </w:num>
  <w:num w:numId="24">
    <w:abstractNumId w:val="22"/>
  </w:num>
  <w:num w:numId="25">
    <w:abstractNumId w:val="41"/>
  </w:num>
  <w:num w:numId="26">
    <w:abstractNumId w:val="33"/>
  </w:num>
  <w:num w:numId="27">
    <w:abstractNumId w:val="43"/>
  </w:num>
  <w:num w:numId="28">
    <w:abstractNumId w:val="20"/>
  </w:num>
  <w:num w:numId="29">
    <w:abstractNumId w:val="17"/>
  </w:num>
  <w:num w:numId="30">
    <w:abstractNumId w:val="13"/>
  </w:num>
  <w:num w:numId="31">
    <w:abstractNumId w:val="29"/>
  </w:num>
  <w:num w:numId="32">
    <w:abstractNumId w:val="19"/>
  </w:num>
  <w:num w:numId="33">
    <w:abstractNumId w:val="31"/>
  </w:num>
  <w:num w:numId="34">
    <w:abstractNumId w:val="10"/>
  </w:num>
  <w:num w:numId="35">
    <w:abstractNumId w:val="42"/>
  </w:num>
  <w:num w:numId="36">
    <w:abstractNumId w:val="18"/>
  </w:num>
  <w:num w:numId="37">
    <w:abstractNumId w:val="35"/>
  </w:num>
  <w:num w:numId="38">
    <w:abstractNumId w:val="15"/>
  </w:num>
  <w:num w:numId="39">
    <w:abstractNumId w:val="40"/>
  </w:num>
  <w:num w:numId="40">
    <w:abstractNumId w:val="26"/>
  </w:num>
  <w:num w:numId="41">
    <w:abstractNumId w:val="34"/>
  </w:num>
  <w:num w:numId="42">
    <w:abstractNumId w:val="32"/>
  </w:num>
  <w:num w:numId="43">
    <w:abstractNumId w:val="21"/>
  </w:num>
  <w:num w:numId="44">
    <w:abstractNumId w:val="14"/>
  </w:num>
  <w:num w:numId="45">
    <w:abstractNumId w:val="24"/>
  </w:num>
  <w:num w:numId="46">
    <w:abstractNumId w:val="25"/>
  </w:num>
  <w:num w:numId="47">
    <w:abstractNumId w:val="23"/>
  </w:num>
  <w:num w:numId="48">
    <w:abstractNumId w:val="41"/>
  </w:num>
  <w:num w:numId="4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BC0"/>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1F3"/>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D79"/>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474"/>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F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849"/>
    <w:rsid w:val="00246B63"/>
    <w:rsid w:val="002475D9"/>
    <w:rsid w:val="00247A68"/>
    <w:rsid w:val="00247D0F"/>
    <w:rsid w:val="00247D84"/>
    <w:rsid w:val="0025017D"/>
    <w:rsid w:val="00250632"/>
    <w:rsid w:val="002515A3"/>
    <w:rsid w:val="002515B1"/>
    <w:rsid w:val="00251D93"/>
    <w:rsid w:val="002523B0"/>
    <w:rsid w:val="002527AD"/>
    <w:rsid w:val="00252919"/>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135"/>
    <w:rsid w:val="00283316"/>
    <w:rsid w:val="0028350C"/>
    <w:rsid w:val="002835CF"/>
    <w:rsid w:val="00283691"/>
    <w:rsid w:val="002836DC"/>
    <w:rsid w:val="0028382E"/>
    <w:rsid w:val="002844C2"/>
    <w:rsid w:val="00284BDD"/>
    <w:rsid w:val="00284CBD"/>
    <w:rsid w:val="00284E26"/>
    <w:rsid w:val="00284FEB"/>
    <w:rsid w:val="00285B7C"/>
    <w:rsid w:val="00285C4A"/>
    <w:rsid w:val="00285D1A"/>
    <w:rsid w:val="002860C4"/>
    <w:rsid w:val="0028619B"/>
    <w:rsid w:val="00286976"/>
    <w:rsid w:val="00286C0B"/>
    <w:rsid w:val="00287A05"/>
    <w:rsid w:val="00287CE7"/>
    <w:rsid w:val="00287F57"/>
    <w:rsid w:val="002903BF"/>
    <w:rsid w:val="00290E79"/>
    <w:rsid w:val="00290F35"/>
    <w:rsid w:val="00291126"/>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6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743"/>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67F06"/>
    <w:rsid w:val="00370241"/>
    <w:rsid w:val="00370656"/>
    <w:rsid w:val="00370753"/>
    <w:rsid w:val="00370B66"/>
    <w:rsid w:val="00370F21"/>
    <w:rsid w:val="0037154B"/>
    <w:rsid w:val="0037158C"/>
    <w:rsid w:val="00371628"/>
    <w:rsid w:val="00371925"/>
    <w:rsid w:val="00371A5F"/>
    <w:rsid w:val="00371B0C"/>
    <w:rsid w:val="003724F6"/>
    <w:rsid w:val="0037274F"/>
    <w:rsid w:val="00372945"/>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94"/>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B92"/>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5E2"/>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7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811"/>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43"/>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5D32"/>
    <w:rsid w:val="00506181"/>
    <w:rsid w:val="00506521"/>
    <w:rsid w:val="00506937"/>
    <w:rsid w:val="00506CA2"/>
    <w:rsid w:val="00506DAC"/>
    <w:rsid w:val="00507DEF"/>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8D"/>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653"/>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60E"/>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74"/>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43C"/>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3C24"/>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F5"/>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6FA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50E"/>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DBC"/>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17"/>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7"/>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1F"/>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28"/>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BDC"/>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FF3"/>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E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60B"/>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F3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1B"/>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8B"/>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04"/>
    <w:rsid w:val="009353DB"/>
    <w:rsid w:val="009353F0"/>
    <w:rsid w:val="009353F3"/>
    <w:rsid w:val="00935C81"/>
    <w:rsid w:val="009362CD"/>
    <w:rsid w:val="00936420"/>
    <w:rsid w:val="009366EF"/>
    <w:rsid w:val="009368E9"/>
    <w:rsid w:val="00936B14"/>
    <w:rsid w:val="00936FD3"/>
    <w:rsid w:val="009371F0"/>
    <w:rsid w:val="0093731A"/>
    <w:rsid w:val="00937700"/>
    <w:rsid w:val="00937814"/>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732"/>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9B"/>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DC3"/>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30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1C"/>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9E"/>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13"/>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9F7F20"/>
    <w:rsid w:val="00A0018D"/>
    <w:rsid w:val="00A00350"/>
    <w:rsid w:val="00A0050A"/>
    <w:rsid w:val="00A01449"/>
    <w:rsid w:val="00A01970"/>
    <w:rsid w:val="00A019C2"/>
    <w:rsid w:val="00A01AC1"/>
    <w:rsid w:val="00A023B6"/>
    <w:rsid w:val="00A0244D"/>
    <w:rsid w:val="00A0248C"/>
    <w:rsid w:val="00A02512"/>
    <w:rsid w:val="00A025A6"/>
    <w:rsid w:val="00A028FD"/>
    <w:rsid w:val="00A02A83"/>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B"/>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EEB"/>
    <w:rsid w:val="00A910B7"/>
    <w:rsid w:val="00A91316"/>
    <w:rsid w:val="00A913B4"/>
    <w:rsid w:val="00A91791"/>
    <w:rsid w:val="00A91A78"/>
    <w:rsid w:val="00A91E08"/>
    <w:rsid w:val="00A91E8C"/>
    <w:rsid w:val="00A9289F"/>
    <w:rsid w:val="00A92B3E"/>
    <w:rsid w:val="00A92EC3"/>
    <w:rsid w:val="00A93745"/>
    <w:rsid w:val="00A938BB"/>
    <w:rsid w:val="00A940A7"/>
    <w:rsid w:val="00A947E5"/>
    <w:rsid w:val="00A9481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BC1"/>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D06"/>
    <w:rsid w:val="00B24E64"/>
    <w:rsid w:val="00B24EF4"/>
    <w:rsid w:val="00B24FD9"/>
    <w:rsid w:val="00B253EC"/>
    <w:rsid w:val="00B25435"/>
    <w:rsid w:val="00B25825"/>
    <w:rsid w:val="00B258BB"/>
    <w:rsid w:val="00B25AA0"/>
    <w:rsid w:val="00B25E66"/>
    <w:rsid w:val="00B265B0"/>
    <w:rsid w:val="00B26CA8"/>
    <w:rsid w:val="00B26E0E"/>
    <w:rsid w:val="00B275C0"/>
    <w:rsid w:val="00B275FB"/>
    <w:rsid w:val="00B27901"/>
    <w:rsid w:val="00B27A76"/>
    <w:rsid w:val="00B27BAF"/>
    <w:rsid w:val="00B30A93"/>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4EA"/>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CF5"/>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3E7"/>
    <w:rsid w:val="00C17B4D"/>
    <w:rsid w:val="00C17BF6"/>
    <w:rsid w:val="00C17D31"/>
    <w:rsid w:val="00C17DCD"/>
    <w:rsid w:val="00C200E9"/>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3BD0"/>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F08"/>
    <w:rsid w:val="00CC136E"/>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031"/>
    <w:rsid w:val="00D16325"/>
    <w:rsid w:val="00D167AF"/>
    <w:rsid w:val="00D17095"/>
    <w:rsid w:val="00D17885"/>
    <w:rsid w:val="00D1794C"/>
    <w:rsid w:val="00D1795C"/>
    <w:rsid w:val="00D17A38"/>
    <w:rsid w:val="00D2064F"/>
    <w:rsid w:val="00D20B61"/>
    <w:rsid w:val="00D20F36"/>
    <w:rsid w:val="00D2159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FEF"/>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2FA"/>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15"/>
    <w:rsid w:val="00D84AFD"/>
    <w:rsid w:val="00D84F8A"/>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76"/>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92F"/>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5F74"/>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B9E"/>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7F"/>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317"/>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6C"/>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AA7"/>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2AD5"/>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C60"/>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36"/>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link w:val="ListParagraph"/>
    <w:uiPriority w:val="34"/>
    <w:qFormat/>
    <w:locked/>
    <w:rsid w:val="00E3731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BED5F-7517-42F4-AF51-9F8BC6DD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2281</TotalTime>
  <Pages>3</Pages>
  <Words>1370</Words>
  <Characters>7810</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148</cp:revision>
  <cp:lastPrinted>2017-05-08T10:55:00Z</cp:lastPrinted>
  <dcterms:created xsi:type="dcterms:W3CDTF">2022-07-29T14:13:00Z</dcterms:created>
  <dcterms:modified xsi:type="dcterms:W3CDTF">2023-08-11T04:49:00Z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